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58B3D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PYKERTON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084B7343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Mereworth</w:t>
      </w:r>
      <w:proofErr w:type="spellEnd"/>
      <w:r>
        <w:rPr>
          <w:rFonts w:cs="Times New Roman"/>
          <w:szCs w:val="24"/>
        </w:rPr>
        <w:t>, Kent.</w:t>
      </w:r>
    </w:p>
    <w:p w14:paraId="51918B7C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</w:p>
    <w:p w14:paraId="57A0EC16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</w:p>
    <w:p w14:paraId="538DF23D" w14:textId="77777777" w:rsidR="00797DE0" w:rsidRDefault="00797DE0" w:rsidP="00797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1487</w:t>
      </w:r>
      <w:r>
        <w:rPr>
          <w:rFonts w:cs="Times New Roman"/>
          <w:szCs w:val="24"/>
        </w:rPr>
        <w:tab/>
        <w:t>He made his Will.</w:t>
      </w:r>
    </w:p>
    <w:p w14:paraId="0792FDBB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2D1CB42B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</w:p>
    <w:p w14:paraId="4138A92B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</w:p>
    <w:p w14:paraId="35BE9E67" w14:textId="77777777" w:rsidR="00797DE0" w:rsidRDefault="00797DE0" w:rsidP="00797DE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1E1DD7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0A01" w14:textId="77777777" w:rsidR="00797DE0" w:rsidRDefault="00797DE0" w:rsidP="009139A6">
      <w:r>
        <w:separator/>
      </w:r>
    </w:p>
  </w:endnote>
  <w:endnote w:type="continuationSeparator" w:id="0">
    <w:p w14:paraId="6C7CC980" w14:textId="77777777" w:rsidR="00797DE0" w:rsidRDefault="00797D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43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43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91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48069" w14:textId="77777777" w:rsidR="00797DE0" w:rsidRDefault="00797DE0" w:rsidP="009139A6">
      <w:r>
        <w:separator/>
      </w:r>
    </w:p>
  </w:footnote>
  <w:footnote w:type="continuationSeparator" w:id="0">
    <w:p w14:paraId="208306D6" w14:textId="77777777" w:rsidR="00797DE0" w:rsidRDefault="00797D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7AB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C88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E0"/>
    <w:rsid w:val="000666E0"/>
    <w:rsid w:val="002510B7"/>
    <w:rsid w:val="005C130B"/>
    <w:rsid w:val="00797DE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22F3"/>
  <w15:chartTrackingRefBased/>
  <w15:docId w15:val="{BC9DF579-4CC2-414F-948B-2AF646BB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7D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2023-03-23T18:16:00Z</dcterms:created>
  <dcterms:modified xsi:type="dcterms:W3CDTF">2023-03-23T18:17:00Z</dcterms:modified>
</cp:coreProperties>
</file>